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0172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SHIRWOD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d.1443-4)</w:t>
      </w:r>
    </w:p>
    <w:p w14:paraId="3A835339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Alderman.</w:t>
      </w:r>
    </w:p>
    <w:p w14:paraId="5B1C7F42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AE0BD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CA3BB" w14:textId="77777777" w:rsidR="008D7703" w:rsidRPr="008910B7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   (W.Y.R. p.150)</w:t>
      </w:r>
    </w:p>
    <w:p w14:paraId="6241F427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0775A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F82DA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Aug.1443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CBB9FC9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Apr.1444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4EDE3DF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BB39B" w14:textId="77777777" w:rsidR="008D7703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63A17" w14:textId="77777777" w:rsidR="008D7703" w:rsidRPr="008910B7" w:rsidRDefault="008D7703" w:rsidP="008D77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1A6EBE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A4B5" w14:textId="77777777" w:rsidR="008D7703" w:rsidRDefault="008D7703" w:rsidP="009139A6">
      <w:r>
        <w:separator/>
      </w:r>
    </w:p>
  </w:endnote>
  <w:endnote w:type="continuationSeparator" w:id="0">
    <w:p w14:paraId="66017595" w14:textId="77777777" w:rsidR="008D7703" w:rsidRDefault="008D77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44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44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B3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A0174" w14:textId="77777777" w:rsidR="008D7703" w:rsidRDefault="008D7703" w:rsidP="009139A6">
      <w:r>
        <w:separator/>
      </w:r>
    </w:p>
  </w:footnote>
  <w:footnote w:type="continuationSeparator" w:id="0">
    <w:p w14:paraId="0A9AC2CB" w14:textId="77777777" w:rsidR="008D7703" w:rsidRDefault="008D77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47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88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326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703"/>
    <w:rsid w:val="000666E0"/>
    <w:rsid w:val="002510B7"/>
    <w:rsid w:val="005C130B"/>
    <w:rsid w:val="00826F5C"/>
    <w:rsid w:val="008D770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AE67A"/>
  <w15:chartTrackingRefBased/>
  <w15:docId w15:val="{301A22FD-B123-40CE-8538-86D770A6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2022-07-07T15:47:00Z</dcterms:created>
  <dcterms:modified xsi:type="dcterms:W3CDTF">2022-07-07T15:50:00Z</dcterms:modified>
</cp:coreProperties>
</file>